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2071C1F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86D5C">
        <w:rPr>
          <w:b/>
          <w:noProof/>
          <w:sz w:val="24"/>
        </w:rPr>
        <w:t>9</w:t>
      </w:r>
      <w:r w:rsidR="00A6309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RP-230734</w:t>
      </w:r>
    </w:p>
    <w:p w14:paraId="54884D06" w14:textId="658F6392" w:rsidR="006A45BA" w:rsidRPr="006A45BA" w:rsidRDefault="005B04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Netherlands, March</w:t>
      </w:r>
      <w:r w:rsidRPr="007A2A3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7A2A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Pr="007A2A35">
        <w:rPr>
          <w:b/>
          <w:noProof/>
          <w:sz w:val="24"/>
        </w:rPr>
        <w:t>3rd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027CC">
        <w:rPr>
          <w:rFonts w:eastAsia="Batang" w:cs="Arial"/>
          <w:sz w:val="18"/>
          <w:szCs w:val="18"/>
          <w:lang w:eastAsia="zh-CN"/>
        </w:rPr>
        <w:t>RP</w:t>
      </w:r>
      <w:r w:rsidR="000027CC" w:rsidRPr="006A45BA">
        <w:rPr>
          <w:rFonts w:eastAsia="Batang" w:cs="Arial"/>
          <w:sz w:val="18"/>
          <w:szCs w:val="18"/>
          <w:lang w:eastAsia="zh-CN"/>
        </w:rPr>
        <w:t>-</w:t>
      </w:r>
      <w:r w:rsidR="000027CC">
        <w:rPr>
          <w:rFonts w:eastAsia="Batang" w:cs="Arial"/>
          <w:sz w:val="18"/>
          <w:szCs w:val="18"/>
          <w:lang w:eastAsia="zh-CN"/>
        </w:rPr>
        <w:t>230659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7CB178B3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>Introduction of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63091">
        <w:rPr>
          <w:rFonts w:ascii="Arial" w:eastAsia="Batang" w:hAnsi="Arial" w:cs="Arial"/>
          <w:b/>
          <w:sz w:val="24"/>
          <w:szCs w:val="24"/>
          <w:lang w:eastAsia="zh-CN"/>
        </w:rPr>
        <w:t>Extended L-band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for IoT NTN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3BBD210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.1.5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202C668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62146CC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BE43AA">
        <w:rPr>
          <w:sz w:val="32"/>
          <w:szCs w:val="32"/>
          <w:highlight w:val="yellow"/>
        </w:rPr>
        <w:t>IoT_</w:t>
      </w:r>
      <w:r w:rsidR="00410424" w:rsidRPr="00BE43AA">
        <w:rPr>
          <w:sz w:val="32"/>
          <w:szCs w:val="32"/>
          <w:highlight w:val="yellow"/>
        </w:rPr>
        <w:t>NTN_</w:t>
      </w:r>
      <w:r w:rsidR="0011523B" w:rsidRPr="00BE43AA">
        <w:rPr>
          <w:sz w:val="32"/>
          <w:szCs w:val="32"/>
          <w:highlight w:val="yellow"/>
        </w:rPr>
        <w:t>XL</w:t>
      </w:r>
      <w:r w:rsidR="00410424" w:rsidRPr="00BE43AA">
        <w:rPr>
          <w:sz w:val="32"/>
          <w:szCs w:val="32"/>
          <w:highlight w:val="yellow"/>
        </w:rPr>
        <w:t>band</w:t>
      </w:r>
      <w:proofErr w:type="spellEnd"/>
      <w:r w:rsidRPr="00F5429B">
        <w:rPr>
          <w:sz w:val="32"/>
          <w:szCs w:val="32"/>
        </w:rPr>
        <w:tab/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457486BB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DL (Earth-to-space)</w:t>
      </w:r>
      <w:r>
        <w:rPr>
          <w:iCs/>
        </w:rPr>
        <w:t>.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78AFC713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with </w:t>
      </w:r>
      <w:r w:rsidR="00E64DF3">
        <w:t xml:space="preserve">initial </w:t>
      </w:r>
      <w:r w:rsidR="00C5537A">
        <w:t>scope for Region 1,</w:t>
      </w:r>
      <w:r>
        <w:t xml:space="preserve">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r>
        <w:t>;</w:t>
      </w:r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20dBm)</w:t>
      </w:r>
      <w:r w:rsidR="00DB023F">
        <w:t>;</w:t>
      </w:r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553975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77777777" w:rsidR="00FF3F0C" w:rsidRPr="00FF3F0C" w:rsidRDefault="002F7F9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50AAA0B" w14:textId="6B1AA28B" w:rsidR="00BB5EBF" w:rsidRPr="00251D80" w:rsidRDefault="002F7F91" w:rsidP="00BB5EBF">
            <w:pPr>
              <w:spacing w:after="0"/>
              <w:rPr>
                <w:i/>
              </w:rPr>
            </w:pPr>
            <w:r>
              <w:rPr>
                <w:i/>
              </w:rPr>
              <w:t>TR 3</w:t>
            </w:r>
            <w:r w:rsidR="00D73B3C">
              <w:rPr>
                <w:i/>
              </w:rPr>
              <w:t>6</w:t>
            </w:r>
            <w:r>
              <w:rPr>
                <w:i/>
              </w:rPr>
              <w:t>.xxx</w:t>
            </w:r>
          </w:p>
        </w:tc>
        <w:tc>
          <w:tcPr>
            <w:tcW w:w="2409" w:type="dxa"/>
          </w:tcPr>
          <w:p w14:paraId="752A32FF" w14:textId="55170163" w:rsidR="00FF3F0C" w:rsidRPr="00251D80" w:rsidRDefault="00A83690" w:rsidP="00CF6810">
            <w:pPr>
              <w:spacing w:after="0"/>
              <w:rPr>
                <w:i/>
              </w:rPr>
            </w:pPr>
            <w:r>
              <w:rPr>
                <w:i/>
              </w:rPr>
              <w:t>IoT NTN XL-band</w:t>
            </w:r>
          </w:p>
        </w:tc>
        <w:tc>
          <w:tcPr>
            <w:tcW w:w="1134" w:type="dxa"/>
          </w:tcPr>
          <w:p w14:paraId="6EF35A05" w14:textId="77777777" w:rsidR="00FF3F0C" w:rsidRPr="00251D80" w:rsidRDefault="004E5137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8D1558D" w14:textId="77777777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4E5137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6E0DE49D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>
              <w:rPr>
                <w:iCs/>
              </w:rPr>
              <w:t>6</w:t>
            </w:r>
            <w:r w:rsidRPr="00410424">
              <w:rPr>
                <w:iCs/>
              </w:rPr>
              <w:t>.10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77DAA9E6" w:rsidR="00092C96" w:rsidRPr="00410424" w:rsidRDefault="00801099" w:rsidP="00092C96">
            <w:pPr>
              <w:spacing w:after="0"/>
              <w:rPr>
                <w:iCs/>
              </w:rPr>
            </w:pPr>
            <w:r>
              <w:rPr>
                <w:iCs/>
              </w:rPr>
              <w:t>Introduction of 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1AB4E30E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3689AC5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48190673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2877455D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>Introduction of 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02ACB9E2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2925A7EA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3763D650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>Introduction of 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0C219249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34DDCF67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7777777" w:rsidR="00092C96" w:rsidRPr="00410424" w:rsidRDefault="00092C96" w:rsidP="00092C96">
            <w:pPr>
              <w:spacing w:after="0"/>
              <w:rPr>
                <w:i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324D32E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72603"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6CEE328F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>Introduction of 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40B5BA7D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 w:rsidR="00FF153F">
              <w:rPr>
                <w:iCs/>
              </w:rPr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7777777" w:rsidR="00622ADC" w:rsidRDefault="00622ADC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EA5C" w14:textId="77777777" w:rsidR="003F1CB3" w:rsidRDefault="003F1CB3">
      <w:r>
        <w:separator/>
      </w:r>
    </w:p>
  </w:endnote>
  <w:endnote w:type="continuationSeparator" w:id="0">
    <w:p w14:paraId="76F39727" w14:textId="77777777" w:rsidR="003F1CB3" w:rsidRDefault="003F1CB3">
      <w:r>
        <w:continuationSeparator/>
      </w:r>
    </w:p>
  </w:endnote>
  <w:endnote w:type="continuationNotice" w:id="1">
    <w:p w14:paraId="20CBC054" w14:textId="77777777" w:rsidR="003F1CB3" w:rsidRDefault="003F1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0C5D0636" w:rsidR="00C62767" w:rsidRDefault="0052761C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68A1B320" wp14:editId="125CC77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8c4540df84f6fd88bcf41873" descr="{&quot;HashCode&quot;:5135327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F2F0" w14:textId="22B1A30D" w:rsidR="0052761C" w:rsidRPr="0052761C" w:rsidRDefault="0052761C" w:rsidP="005276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2761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A1B320" id="_x0000_t202" coordsize="21600,21600" o:spt="202" path="m,l,21600r21600,l21600,xe">
              <v:stroke joinstyle="miter"/>
              <v:path gradientshapeok="t" o:connecttype="rect"/>
            </v:shapetype>
            <v:shape id="MSIPCM8c4540df84f6fd88bcf41873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2261F2F0" w14:textId="22B1A30D" w:rsidR="0052761C" w:rsidRPr="0052761C" w:rsidRDefault="0052761C" w:rsidP="0052761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2761C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3458" w14:textId="77777777" w:rsidR="003F1CB3" w:rsidRDefault="003F1CB3">
      <w:r>
        <w:separator/>
      </w:r>
    </w:p>
  </w:footnote>
  <w:footnote w:type="continuationSeparator" w:id="0">
    <w:p w14:paraId="25468F7C" w14:textId="77777777" w:rsidR="003F1CB3" w:rsidRDefault="003F1CB3">
      <w:r>
        <w:continuationSeparator/>
      </w:r>
    </w:p>
  </w:footnote>
  <w:footnote w:type="continuationNotice" w:id="1">
    <w:p w14:paraId="2AFB8941" w14:textId="77777777" w:rsidR="003F1CB3" w:rsidRDefault="003F1C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630D"/>
    <w:rsid w:val="001001BD"/>
    <w:rsid w:val="00101936"/>
    <w:rsid w:val="00102222"/>
    <w:rsid w:val="0011523B"/>
    <w:rsid w:val="00120541"/>
    <w:rsid w:val="001211F3"/>
    <w:rsid w:val="00127B5D"/>
    <w:rsid w:val="001527AF"/>
    <w:rsid w:val="00153683"/>
    <w:rsid w:val="00157456"/>
    <w:rsid w:val="001621DC"/>
    <w:rsid w:val="00163676"/>
    <w:rsid w:val="00166818"/>
    <w:rsid w:val="00171925"/>
    <w:rsid w:val="00173998"/>
    <w:rsid w:val="00174617"/>
    <w:rsid w:val="001759A7"/>
    <w:rsid w:val="001808F9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516D"/>
    <w:rsid w:val="003869D7"/>
    <w:rsid w:val="003971F2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17DC"/>
    <w:rsid w:val="006B4280"/>
    <w:rsid w:val="006B4B1C"/>
    <w:rsid w:val="006B535F"/>
    <w:rsid w:val="006B6EAA"/>
    <w:rsid w:val="006B71E5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7E41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54DD1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D097D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21F1"/>
    <w:rsid w:val="00FB127E"/>
    <w:rsid w:val="00FC0804"/>
    <w:rsid w:val="00FC3B6D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3</cp:revision>
  <cp:lastPrinted>2000-02-29T11:31:00Z</cp:lastPrinted>
  <dcterms:created xsi:type="dcterms:W3CDTF">2023-03-22T10:59:00Z</dcterms:created>
  <dcterms:modified xsi:type="dcterms:W3CDTF">2023-03-22T11:01:00Z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2023-03-22T10:59:46Z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6b614256-1182-4351-9cdd-a2dba151a7dc</vt:lpwstr>
  </property>
  <property fmtid="{D5CDD505-2E9C-101B-9397-08002B2CF9AE}" pid="15" name="MSIP_Label_67f73250-91c3-4058-a7be-ac7b98891567_ContentBits">
    <vt:lpwstr>2</vt:lpwstr>
  </property>
</Properties>
</file>